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73" w:type="dxa"/>
        <w:tblInd w:w="-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"/>
        <w:gridCol w:w="313"/>
        <w:gridCol w:w="1246"/>
        <w:gridCol w:w="567"/>
        <w:gridCol w:w="567"/>
        <w:gridCol w:w="1399"/>
        <w:gridCol w:w="19"/>
        <w:gridCol w:w="357"/>
        <w:gridCol w:w="3039"/>
        <w:gridCol w:w="101"/>
        <w:gridCol w:w="1569"/>
        <w:gridCol w:w="37"/>
      </w:tblGrid>
      <w:tr w:rsidR="0088657A" w:rsidRPr="00C017DF" w14:paraId="2A8BE7A5" w14:textId="77777777" w:rsidTr="00AE3503">
        <w:trPr>
          <w:trHeight w:val="56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E160C1B" w14:textId="77777777" w:rsidR="0088657A" w:rsidRPr="006E3F12" w:rsidRDefault="0088657A" w:rsidP="00EF34E6">
            <w:pPr>
              <w:jc w:val="center"/>
              <w:rPr>
                <w:rFonts w:ascii="Arial" w:hAnsi="Arial" w:cs="Arial"/>
                <w:b/>
                <w:bCs/>
                <w:sz w:val="36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Klasse: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EDB5055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32"/>
                <w:szCs w:val="20"/>
              </w:rPr>
              <w:t>ZZ</w:t>
            </w:r>
          </w:p>
        </w:tc>
        <w:tc>
          <w:tcPr>
            <w:tcW w:w="2533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6EA5B5A0" w14:textId="77777777" w:rsidR="0088657A" w:rsidRPr="005D277D" w:rsidRDefault="0088657A" w:rsidP="00EF34E6">
            <w:pPr>
              <w:ind w:left="1348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4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35B8ED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</w:t>
            </w:r>
            <w:r w:rsidR="00AE3503">
              <w:rPr>
                <w:rFonts w:ascii="Arial" w:hAnsi="Arial" w:cs="Arial"/>
                <w:b/>
                <w:bCs/>
                <w:sz w:val="20"/>
                <w:szCs w:val="20"/>
              </w:rPr>
              <w:t>Startnummer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="0043254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2544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432544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43254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43254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43254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43254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43254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43254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432544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</w:t>
            </w:r>
          </w:p>
        </w:tc>
        <w:tc>
          <w:tcPr>
            <w:tcW w:w="1707" w:type="dxa"/>
            <w:gridSpan w:val="3"/>
            <w:tcBorders>
              <w:top w:val="nil"/>
              <w:left w:val="single" w:sz="12" w:space="0" w:color="auto"/>
              <w:right w:val="nil"/>
            </w:tcBorders>
          </w:tcPr>
          <w:p w14:paraId="36045B67" w14:textId="77777777" w:rsidR="0088657A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0334932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8657A" w:rsidRPr="00C017DF" w14:paraId="3B14F276" w14:textId="77777777" w:rsidTr="00EF34E6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nil"/>
              <w:left w:val="nil"/>
              <w:right w:val="nil"/>
            </w:tcBorders>
          </w:tcPr>
          <w:p w14:paraId="54426EAC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9C8C23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right w:val="nil"/>
            </w:tcBorders>
          </w:tcPr>
          <w:p w14:paraId="77B8D169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</w:tcPr>
          <w:p w14:paraId="084699EA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8B67B9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Voltigeur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</w:tcPr>
          <w:p w14:paraId="5A16E325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</w:tr>
      <w:tr w:rsidR="0088657A" w:rsidRPr="00C017DF" w14:paraId="053D3900" w14:textId="77777777" w:rsidTr="00EF34E6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2DA6618D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Jury: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62F9190A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09428507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57F622B3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69" w:type="dxa"/>
          </w:tcPr>
          <w:p w14:paraId="189E1FF8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" w:name="Text1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88657A" w:rsidRPr="00C017DF" w14:paraId="598888DB" w14:textId="77777777" w:rsidTr="00EF34E6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18C0688E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Datum: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2877C1DD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1555108E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7B68E62F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025387AC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8657A" w:rsidRPr="00C017DF" w14:paraId="65173295" w14:textId="77777777" w:rsidTr="00EF34E6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bottom w:val="single" w:sz="4" w:space="0" w:color="auto"/>
              <w:right w:val="dotted" w:sz="4" w:space="0" w:color="auto"/>
            </w:tcBorders>
          </w:tcPr>
          <w:p w14:paraId="65F71C50" w14:textId="77777777" w:rsidR="0088657A" w:rsidRPr="00C017DF" w:rsidRDefault="0088657A" w:rsidP="00EF34E6">
            <w:pPr>
              <w:keepNext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Plaats: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54062957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357" w:type="dxa"/>
            <w:tcBorders>
              <w:bottom w:val="single" w:sz="4" w:space="0" w:color="auto"/>
              <w:right w:val="dotted" w:sz="4" w:space="0" w:color="auto"/>
            </w:tcBorders>
          </w:tcPr>
          <w:p w14:paraId="0B6CC740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67249127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00E17A23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8657A" w:rsidRPr="00C017DF" w14:paraId="429987D8" w14:textId="77777777" w:rsidTr="00EF34E6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</w:tcPr>
          <w:p w14:paraId="45FC5BDE" w14:textId="77777777" w:rsidR="0088657A" w:rsidRPr="00C017DF" w:rsidRDefault="0088657A" w:rsidP="008865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Vereniging</w:t>
            </w: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7D5D1B80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357" w:type="dxa"/>
            <w:tcBorders>
              <w:top w:val="single" w:sz="4" w:space="0" w:color="auto"/>
              <w:right w:val="dotted" w:sz="4" w:space="0" w:color="auto"/>
            </w:tcBorders>
          </w:tcPr>
          <w:p w14:paraId="77F5051E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0DD2476A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570A5631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8657A" w:rsidRPr="00C017DF" w14:paraId="74C12005" w14:textId="77777777" w:rsidTr="00EF34E6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16FD2E7B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Paard: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09ECE354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FD9BB4C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3EF32BC6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11E32A9E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52E6A126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8657A" w:rsidRPr="00C017DF" w14:paraId="4AD813C3" w14:textId="77777777" w:rsidTr="00EF34E6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2FF64B44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Longeur: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16B23577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2" w:space="0" w:color="auto"/>
            </w:tcBorders>
          </w:tcPr>
          <w:p w14:paraId="4DB9CDD4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7" w:type="dxa"/>
            <w:tcBorders>
              <w:left w:val="single" w:sz="2" w:space="0" w:color="auto"/>
              <w:bottom w:val="single" w:sz="4" w:space="0" w:color="auto"/>
              <w:right w:val="dotted" w:sz="4" w:space="0" w:color="auto"/>
            </w:tcBorders>
          </w:tcPr>
          <w:p w14:paraId="6C1A0F4F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3ECA4CF9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71F7CF49" w14:textId="77777777" w:rsidR="0088657A" w:rsidRPr="00C017DF" w:rsidRDefault="0088657A" w:rsidP="00EF34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E7AFD93" w14:textId="77777777" w:rsidR="00D924C1" w:rsidRDefault="00D924C1" w:rsidP="00254188">
      <w:pPr>
        <w:rPr>
          <w:rFonts w:ascii="Arial" w:hAnsi="Arial" w:cs="Arial"/>
          <w:b/>
          <w:bCs/>
          <w:sz w:val="20"/>
          <w:szCs w:val="20"/>
        </w:rPr>
      </w:pPr>
    </w:p>
    <w:p w14:paraId="2F5ED329" w14:textId="77777777" w:rsidR="00254188" w:rsidRDefault="00D924C1" w:rsidP="00254188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  <w:t>Tijdslimiet: 1 minuut</w:t>
      </w:r>
      <w:r w:rsidR="00921A96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  <w:r w:rsidR="00615814"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4"/>
        <w:gridCol w:w="4741"/>
        <w:gridCol w:w="1589"/>
      </w:tblGrid>
      <w:tr w:rsidR="00DF4617" w:rsidRPr="00632FD1" w14:paraId="3B9A7A3A" w14:textId="77777777" w:rsidTr="00632FD1">
        <w:tc>
          <w:tcPr>
            <w:tcW w:w="3164" w:type="dxa"/>
            <w:shd w:val="clear" w:color="auto" w:fill="auto"/>
          </w:tcPr>
          <w:p w14:paraId="63D78ECE" w14:textId="77777777" w:rsidR="00DF4617" w:rsidRPr="00632FD1" w:rsidRDefault="00DF4617" w:rsidP="00C017D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2FD1">
              <w:rPr>
                <w:rFonts w:ascii="Arial" w:hAnsi="Arial" w:cs="Arial"/>
                <w:b/>
                <w:sz w:val="20"/>
                <w:szCs w:val="20"/>
              </w:rPr>
              <w:t xml:space="preserve">Oefeningen </w:t>
            </w:r>
          </w:p>
        </w:tc>
        <w:tc>
          <w:tcPr>
            <w:tcW w:w="4741" w:type="dxa"/>
            <w:shd w:val="clear" w:color="auto" w:fill="auto"/>
          </w:tcPr>
          <w:p w14:paraId="5F8E568A" w14:textId="77777777" w:rsidR="00DF4617" w:rsidRPr="00632FD1" w:rsidRDefault="00AA68B4" w:rsidP="00C017D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2FD1">
              <w:rPr>
                <w:rFonts w:ascii="Arial" w:hAnsi="Arial" w:cs="Arial"/>
                <w:b/>
                <w:sz w:val="20"/>
                <w:szCs w:val="20"/>
              </w:rPr>
              <w:t>Opmerkingen</w:t>
            </w:r>
          </w:p>
        </w:tc>
        <w:tc>
          <w:tcPr>
            <w:tcW w:w="1589" w:type="dxa"/>
            <w:shd w:val="clear" w:color="auto" w:fill="auto"/>
          </w:tcPr>
          <w:p w14:paraId="729AE6F0" w14:textId="77777777" w:rsidR="00DF4617" w:rsidRPr="00632FD1" w:rsidRDefault="00A27299" w:rsidP="00C017D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Cijfer</w:t>
            </w:r>
          </w:p>
        </w:tc>
      </w:tr>
      <w:tr w:rsidR="00DF4617" w:rsidRPr="00632FD1" w14:paraId="7D13ABB9" w14:textId="77777777" w:rsidTr="00632FD1">
        <w:tc>
          <w:tcPr>
            <w:tcW w:w="3164" w:type="dxa"/>
            <w:shd w:val="clear" w:color="auto" w:fill="auto"/>
            <w:vAlign w:val="center"/>
          </w:tcPr>
          <w:p w14:paraId="304FD26C" w14:textId="0E91894F" w:rsidR="00DF4617" w:rsidRPr="00632FD1" w:rsidRDefault="00D0427D" w:rsidP="00632F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2FD1">
              <w:rPr>
                <w:rFonts w:ascii="Arial" w:hAnsi="Arial" w:cs="Arial"/>
                <w:sz w:val="20"/>
                <w:szCs w:val="20"/>
              </w:rPr>
              <w:br/>
            </w:r>
            <w:r w:rsidR="007C6FFF">
              <w:rPr>
                <w:rFonts w:ascii="Arial" w:hAnsi="Arial" w:cs="Arial"/>
                <w:sz w:val="20"/>
                <w:szCs w:val="20"/>
              </w:rPr>
              <w:t>Achterwaarts staan</w:t>
            </w:r>
            <w:r w:rsidR="00390684">
              <w:rPr>
                <w:rFonts w:ascii="Arial" w:hAnsi="Arial" w:cs="Arial"/>
                <w:sz w:val="20"/>
                <w:szCs w:val="20"/>
              </w:rPr>
              <w:t xml:space="preserve"> (Balans)</w:t>
            </w:r>
          </w:p>
          <w:p w14:paraId="01483A6D" w14:textId="77777777" w:rsidR="00AA68B4" w:rsidRPr="00632FD1" w:rsidRDefault="00AA68B4" w:rsidP="00D042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1" w:type="dxa"/>
            <w:shd w:val="clear" w:color="auto" w:fill="auto"/>
          </w:tcPr>
          <w:p w14:paraId="4AF61C1F" w14:textId="77777777" w:rsidR="00DF4617" w:rsidRPr="00632FD1" w:rsidRDefault="00DF4617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9" w:type="dxa"/>
            <w:shd w:val="clear" w:color="auto" w:fill="auto"/>
          </w:tcPr>
          <w:p w14:paraId="5EA1B7C3" w14:textId="77777777" w:rsidR="00DF4617" w:rsidRPr="00632FD1" w:rsidRDefault="00DF4617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4617" w:rsidRPr="00632FD1" w14:paraId="58876EAA" w14:textId="77777777" w:rsidTr="00632FD1">
        <w:tc>
          <w:tcPr>
            <w:tcW w:w="3164" w:type="dxa"/>
            <w:shd w:val="clear" w:color="auto" w:fill="auto"/>
            <w:vAlign w:val="center"/>
          </w:tcPr>
          <w:p w14:paraId="76AFCA05" w14:textId="77777777" w:rsidR="00AA68B4" w:rsidRPr="00632FD1" w:rsidRDefault="00AA68B4" w:rsidP="00D0427D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4CBA6D" w14:textId="77777777" w:rsidR="00390684" w:rsidRDefault="00390684" w:rsidP="00632F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Radslag van de hals naar de rug</w:t>
            </w:r>
          </w:p>
          <w:p w14:paraId="50E61EB9" w14:textId="4DC2116F" w:rsidR="00DF4617" w:rsidRPr="00632FD1" w:rsidRDefault="00390684" w:rsidP="00632F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(Timing/coördinatie)</w:t>
            </w:r>
            <w:r w:rsidR="00D0427D" w:rsidRPr="00632FD1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4741" w:type="dxa"/>
            <w:shd w:val="clear" w:color="auto" w:fill="auto"/>
          </w:tcPr>
          <w:p w14:paraId="27357141" w14:textId="77777777" w:rsidR="00DF4617" w:rsidRPr="00632FD1" w:rsidRDefault="00DF4617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9" w:type="dxa"/>
            <w:shd w:val="clear" w:color="auto" w:fill="auto"/>
          </w:tcPr>
          <w:p w14:paraId="4846A07B" w14:textId="77777777" w:rsidR="00DF4617" w:rsidRPr="00632FD1" w:rsidRDefault="00DF4617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4617" w:rsidRPr="00632FD1" w14:paraId="583CA9FF" w14:textId="77777777" w:rsidTr="00632FD1">
        <w:tc>
          <w:tcPr>
            <w:tcW w:w="3164" w:type="dxa"/>
            <w:shd w:val="clear" w:color="auto" w:fill="auto"/>
            <w:vAlign w:val="center"/>
          </w:tcPr>
          <w:p w14:paraId="5EAD63BF" w14:textId="77777777" w:rsidR="00AA68B4" w:rsidRPr="00632FD1" w:rsidRDefault="00AA68B4" w:rsidP="00D0427D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D8771F" w14:textId="4A4EBC4B" w:rsidR="00C37E43" w:rsidRPr="00196B8F" w:rsidRDefault="00C37E43" w:rsidP="00C37E43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96B8F">
              <w:rPr>
                <w:rFonts w:ascii="Arial" w:hAnsi="Arial" w:cs="Arial"/>
                <w:bCs/>
                <w:sz w:val="20"/>
                <w:szCs w:val="20"/>
              </w:rPr>
              <w:t>Onderarmstand</w:t>
            </w:r>
            <w:r w:rsidR="00546210">
              <w:rPr>
                <w:rFonts w:ascii="Arial" w:hAnsi="Arial" w:cs="Arial"/>
                <w:bCs/>
                <w:sz w:val="20"/>
                <w:szCs w:val="20"/>
              </w:rPr>
              <w:t xml:space="preserve"> (Kracht)</w:t>
            </w:r>
          </w:p>
          <w:p w14:paraId="575EA6D8" w14:textId="77777777" w:rsidR="00D0427D" w:rsidRPr="00632FD1" w:rsidRDefault="00D0427D" w:rsidP="00632F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1" w:type="dxa"/>
            <w:shd w:val="clear" w:color="auto" w:fill="auto"/>
          </w:tcPr>
          <w:p w14:paraId="65338A5A" w14:textId="77777777" w:rsidR="00DF4617" w:rsidRPr="00632FD1" w:rsidRDefault="00DF4617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9" w:type="dxa"/>
            <w:shd w:val="clear" w:color="auto" w:fill="auto"/>
          </w:tcPr>
          <w:p w14:paraId="054F8F64" w14:textId="77777777" w:rsidR="00DF4617" w:rsidRPr="00632FD1" w:rsidRDefault="00DF4617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4617" w:rsidRPr="00632FD1" w14:paraId="316B0CBD" w14:textId="77777777" w:rsidTr="00632FD1">
        <w:tc>
          <w:tcPr>
            <w:tcW w:w="3164" w:type="dxa"/>
            <w:shd w:val="clear" w:color="auto" w:fill="auto"/>
            <w:vAlign w:val="center"/>
          </w:tcPr>
          <w:p w14:paraId="2A527E18" w14:textId="77777777" w:rsidR="00AA68B4" w:rsidRPr="00632FD1" w:rsidRDefault="00AA68B4" w:rsidP="00D0427D">
            <w:pPr>
              <w:rPr>
                <w:rFonts w:ascii="Arial" w:hAnsi="Arial" w:cs="Arial"/>
                <w:sz w:val="20"/>
                <w:szCs w:val="20"/>
              </w:rPr>
            </w:pPr>
          </w:p>
          <w:p w14:paraId="39BC2C1F" w14:textId="3ADCB9B0" w:rsidR="00DF4617" w:rsidRPr="00632FD1" w:rsidRDefault="00546210" w:rsidP="00632F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Sprong tot schouderstand (Sprongkracht)</w:t>
            </w:r>
            <w:r w:rsidR="00D0427D" w:rsidRPr="00632FD1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4741" w:type="dxa"/>
            <w:shd w:val="clear" w:color="auto" w:fill="auto"/>
          </w:tcPr>
          <w:p w14:paraId="02F56D18" w14:textId="77777777" w:rsidR="00DF4617" w:rsidRPr="00632FD1" w:rsidRDefault="00DF4617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9" w:type="dxa"/>
            <w:shd w:val="clear" w:color="auto" w:fill="auto"/>
          </w:tcPr>
          <w:p w14:paraId="1C66DE4E" w14:textId="77777777" w:rsidR="00DF4617" w:rsidRPr="00632FD1" w:rsidRDefault="00DF4617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4617" w:rsidRPr="00632FD1" w14:paraId="1CC5AC18" w14:textId="77777777" w:rsidTr="00632FD1">
        <w:tc>
          <w:tcPr>
            <w:tcW w:w="3164" w:type="dxa"/>
            <w:shd w:val="clear" w:color="auto" w:fill="auto"/>
            <w:vAlign w:val="center"/>
          </w:tcPr>
          <w:p w14:paraId="72D47431" w14:textId="77777777" w:rsidR="00AA68B4" w:rsidRPr="00632FD1" w:rsidRDefault="00AA68B4" w:rsidP="00D0427D">
            <w:pPr>
              <w:rPr>
                <w:rFonts w:ascii="Arial" w:hAnsi="Arial" w:cs="Arial"/>
                <w:sz w:val="20"/>
                <w:szCs w:val="20"/>
              </w:rPr>
            </w:pPr>
          </w:p>
          <w:p w14:paraId="5B7A6B38" w14:textId="68924A7F" w:rsidR="00DF4617" w:rsidRPr="00632FD1" w:rsidRDefault="00AA68B4" w:rsidP="00632F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2FD1">
              <w:rPr>
                <w:rFonts w:ascii="Arial" w:hAnsi="Arial" w:cs="Arial"/>
                <w:sz w:val="20"/>
                <w:szCs w:val="20"/>
              </w:rPr>
              <w:t>Naald achterwaarts</w:t>
            </w:r>
            <w:r w:rsidR="005441FA">
              <w:rPr>
                <w:rFonts w:ascii="Arial" w:hAnsi="Arial" w:cs="Arial"/>
                <w:sz w:val="20"/>
                <w:szCs w:val="20"/>
              </w:rPr>
              <w:t xml:space="preserve"> (Lenigheid)</w:t>
            </w:r>
            <w:r w:rsidR="00D0427D" w:rsidRPr="00632FD1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4741" w:type="dxa"/>
            <w:shd w:val="clear" w:color="auto" w:fill="auto"/>
          </w:tcPr>
          <w:p w14:paraId="02702115" w14:textId="77777777" w:rsidR="00DF4617" w:rsidRPr="00632FD1" w:rsidRDefault="00DF4617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9" w:type="dxa"/>
            <w:shd w:val="clear" w:color="auto" w:fill="auto"/>
          </w:tcPr>
          <w:p w14:paraId="22B1DF06" w14:textId="77777777" w:rsidR="00DF4617" w:rsidRPr="00632FD1" w:rsidRDefault="00DF4617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667E710" w14:textId="77777777" w:rsidR="00C017DF" w:rsidRDefault="00C017DF" w:rsidP="00C017DF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851"/>
        <w:gridCol w:w="1843"/>
        <w:gridCol w:w="425"/>
        <w:gridCol w:w="850"/>
        <w:gridCol w:w="1560"/>
        <w:gridCol w:w="567"/>
        <w:gridCol w:w="1022"/>
      </w:tblGrid>
      <w:tr w:rsidR="00D0427D" w:rsidRPr="00632FD1" w14:paraId="2CBE1116" w14:textId="77777777" w:rsidTr="00632FD1">
        <w:tc>
          <w:tcPr>
            <w:tcW w:w="9494" w:type="dxa"/>
            <w:gridSpan w:val="8"/>
            <w:shd w:val="clear" w:color="auto" w:fill="auto"/>
          </w:tcPr>
          <w:p w14:paraId="3B18428E" w14:textId="77777777" w:rsidR="00D0427D" w:rsidRPr="00632FD1" w:rsidRDefault="00D0427D" w:rsidP="00C017D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2FD1">
              <w:rPr>
                <w:rFonts w:ascii="Arial" w:hAnsi="Arial" w:cs="Arial"/>
                <w:b/>
                <w:sz w:val="20"/>
                <w:szCs w:val="20"/>
              </w:rPr>
              <w:t xml:space="preserve">Uitvoering van extra oefeningen </w:t>
            </w:r>
          </w:p>
        </w:tc>
      </w:tr>
      <w:tr w:rsidR="00D0427D" w:rsidRPr="00632FD1" w14:paraId="1FAA8482" w14:textId="77777777" w:rsidTr="00632FD1">
        <w:tc>
          <w:tcPr>
            <w:tcW w:w="9494" w:type="dxa"/>
            <w:gridSpan w:val="8"/>
            <w:shd w:val="clear" w:color="auto" w:fill="auto"/>
          </w:tcPr>
          <w:p w14:paraId="12A2481F" w14:textId="77777777" w:rsidR="00D0427D" w:rsidRPr="00632FD1" w:rsidRDefault="00D0427D" w:rsidP="00C017DF">
            <w:pPr>
              <w:rPr>
                <w:rFonts w:ascii="Arial" w:hAnsi="Arial" w:cs="Arial"/>
                <w:sz w:val="20"/>
                <w:szCs w:val="20"/>
              </w:rPr>
            </w:pPr>
            <w:r w:rsidRPr="00632FD1">
              <w:rPr>
                <w:rFonts w:ascii="Arial" w:hAnsi="Arial" w:cs="Arial"/>
                <w:sz w:val="20"/>
                <w:szCs w:val="20"/>
              </w:rPr>
              <w:t>Opmerkingen</w:t>
            </w:r>
          </w:p>
          <w:p w14:paraId="76B5798B" w14:textId="77777777" w:rsidR="00D0427D" w:rsidRPr="00632FD1" w:rsidRDefault="00D0427D" w:rsidP="00C017DF">
            <w:pPr>
              <w:rPr>
                <w:rFonts w:ascii="Arial" w:hAnsi="Arial" w:cs="Arial"/>
                <w:sz w:val="20"/>
                <w:szCs w:val="20"/>
              </w:rPr>
            </w:pPr>
          </w:p>
          <w:p w14:paraId="2B04B0C0" w14:textId="77777777" w:rsidR="00D0427D" w:rsidRPr="00632FD1" w:rsidRDefault="00D0427D" w:rsidP="00C017DF">
            <w:pPr>
              <w:rPr>
                <w:rFonts w:ascii="Arial" w:hAnsi="Arial" w:cs="Arial"/>
                <w:sz w:val="20"/>
                <w:szCs w:val="20"/>
              </w:rPr>
            </w:pPr>
          </w:p>
          <w:p w14:paraId="6DFD74E9" w14:textId="77777777" w:rsidR="00D0427D" w:rsidRPr="00632FD1" w:rsidRDefault="00D0427D" w:rsidP="00C017DF">
            <w:pPr>
              <w:rPr>
                <w:rFonts w:ascii="Arial" w:hAnsi="Arial" w:cs="Arial"/>
                <w:sz w:val="20"/>
                <w:szCs w:val="20"/>
              </w:rPr>
            </w:pPr>
          </w:p>
          <w:p w14:paraId="2F7B1392" w14:textId="77777777" w:rsidR="00D0427D" w:rsidRPr="00632FD1" w:rsidRDefault="00D0427D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27D" w:rsidRPr="00632FD1" w14:paraId="45E1E03D" w14:textId="77777777" w:rsidTr="00DC5E0C">
        <w:tc>
          <w:tcPr>
            <w:tcW w:w="2376" w:type="dxa"/>
            <w:shd w:val="clear" w:color="auto" w:fill="auto"/>
            <w:vAlign w:val="center"/>
          </w:tcPr>
          <w:p w14:paraId="6BAA391B" w14:textId="77777777" w:rsidR="00D0427D" w:rsidRPr="00632FD1" w:rsidRDefault="00D0427D" w:rsidP="00DC5E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2FD1">
              <w:rPr>
                <w:rFonts w:ascii="Arial" w:hAnsi="Arial" w:cs="Arial"/>
                <w:sz w:val="20"/>
                <w:szCs w:val="20"/>
              </w:rPr>
              <w:t>Totaal aftrekpunten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C5D9E64" w14:textId="77777777" w:rsidR="00D0427D" w:rsidRPr="00632FD1" w:rsidRDefault="00D0427D" w:rsidP="00DC5E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E925D96" w14:textId="77777777" w:rsidR="00D0427D" w:rsidRPr="00632FD1" w:rsidRDefault="00DC5E0C" w:rsidP="00DC5E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 a</w:t>
            </w:r>
            <w:r w:rsidR="00D0427D" w:rsidRPr="00632FD1">
              <w:rPr>
                <w:rFonts w:ascii="Arial" w:hAnsi="Arial" w:cs="Arial"/>
                <w:sz w:val="20"/>
                <w:szCs w:val="20"/>
              </w:rPr>
              <w:t>antal oefeningen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01D15B0" w14:textId="77777777" w:rsidR="00D0427D" w:rsidRPr="00632FD1" w:rsidRDefault="00DC5E0C" w:rsidP="00DC5E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6D5E4BE" w14:textId="77777777" w:rsidR="00D0427D" w:rsidRPr="00632FD1" w:rsidRDefault="00D0427D" w:rsidP="00DC5E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6B524C4" w14:textId="77777777" w:rsidR="00D0427D" w:rsidRPr="00632FD1" w:rsidRDefault="00DC5E0C" w:rsidP="00DC5E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aftrekken v</w:t>
            </w:r>
            <w:r w:rsidR="00D0427D" w:rsidRPr="00632FD1">
              <w:rPr>
                <w:rFonts w:ascii="Arial" w:hAnsi="Arial" w:cs="Arial"/>
                <w:sz w:val="20"/>
                <w:szCs w:val="20"/>
              </w:rPr>
              <w:t>an 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504194" w14:textId="77777777" w:rsidR="00D0427D" w:rsidRPr="00632FD1" w:rsidRDefault="00D0427D" w:rsidP="00DC5E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32FD1"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57F0A474" w14:textId="77777777" w:rsidR="00D0427D" w:rsidRPr="00632FD1" w:rsidRDefault="00D0427D" w:rsidP="00DC5E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27D" w:rsidRPr="00632FD1" w14:paraId="19A35F81" w14:textId="77777777" w:rsidTr="00632FD1">
        <w:tc>
          <w:tcPr>
            <w:tcW w:w="8472" w:type="dxa"/>
            <w:gridSpan w:val="7"/>
            <w:shd w:val="clear" w:color="auto" w:fill="auto"/>
          </w:tcPr>
          <w:p w14:paraId="056465CC" w14:textId="77777777" w:rsidR="00D0427D" w:rsidRPr="00632FD1" w:rsidRDefault="00D0427D" w:rsidP="00C017DF">
            <w:pPr>
              <w:rPr>
                <w:rFonts w:ascii="Arial" w:hAnsi="Arial" w:cs="Arial"/>
                <w:sz w:val="20"/>
                <w:szCs w:val="20"/>
              </w:rPr>
            </w:pPr>
            <w:r w:rsidRPr="00632FD1">
              <w:rPr>
                <w:rFonts w:ascii="Arial" w:hAnsi="Arial" w:cs="Arial"/>
                <w:sz w:val="20"/>
                <w:szCs w:val="20"/>
              </w:rPr>
              <w:t>Aftrekpunten voor vallen</w:t>
            </w:r>
          </w:p>
        </w:tc>
        <w:tc>
          <w:tcPr>
            <w:tcW w:w="1022" w:type="dxa"/>
            <w:shd w:val="clear" w:color="auto" w:fill="auto"/>
          </w:tcPr>
          <w:p w14:paraId="77A1EA38" w14:textId="77777777" w:rsidR="00D0427D" w:rsidRPr="00632FD1" w:rsidRDefault="00D0427D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427D" w:rsidRPr="00632FD1" w14:paraId="4C20932A" w14:textId="77777777" w:rsidTr="00632FD1">
        <w:tc>
          <w:tcPr>
            <w:tcW w:w="8472" w:type="dxa"/>
            <w:gridSpan w:val="7"/>
            <w:shd w:val="clear" w:color="auto" w:fill="auto"/>
          </w:tcPr>
          <w:p w14:paraId="2B93A6C4" w14:textId="77777777" w:rsidR="00D0427D" w:rsidRPr="00632FD1" w:rsidRDefault="00D0427D" w:rsidP="00C017DF">
            <w:pPr>
              <w:rPr>
                <w:rFonts w:ascii="Arial" w:hAnsi="Arial" w:cs="Arial"/>
                <w:sz w:val="20"/>
                <w:szCs w:val="20"/>
              </w:rPr>
            </w:pPr>
            <w:r w:rsidRPr="00632FD1">
              <w:rPr>
                <w:rFonts w:ascii="Arial" w:hAnsi="Arial" w:cs="Arial"/>
                <w:sz w:val="20"/>
                <w:szCs w:val="20"/>
              </w:rPr>
              <w:t xml:space="preserve">Totaal </w:t>
            </w:r>
          </w:p>
        </w:tc>
        <w:tc>
          <w:tcPr>
            <w:tcW w:w="1022" w:type="dxa"/>
            <w:shd w:val="clear" w:color="auto" w:fill="auto"/>
          </w:tcPr>
          <w:p w14:paraId="5A716AF1" w14:textId="77777777" w:rsidR="00D0427D" w:rsidRPr="00632FD1" w:rsidRDefault="00D0427D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8BA9684" w14:textId="77777777" w:rsidR="00EB6FC9" w:rsidRPr="00DC5E0C" w:rsidRDefault="00DC5E0C" w:rsidP="00DC5E0C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</w:t>
      </w:r>
      <w:r>
        <w:rPr>
          <w:rFonts w:ascii="Arial" w:hAnsi="Arial" w:cs="Arial"/>
          <w:sz w:val="20"/>
          <w:szCs w:val="20"/>
        </w:rPr>
        <w:br/>
        <w:t xml:space="preserve">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sz w:val="20"/>
          <w:szCs w:val="20"/>
        </w:rPr>
        <w:t>Totaal</w:t>
      </w:r>
      <w:r w:rsidR="00D0427D" w:rsidRPr="00D0427D">
        <w:rPr>
          <w:rFonts w:ascii="Arial" w:hAnsi="Arial" w:cs="Arial"/>
          <w:b/>
          <w:sz w:val="20"/>
          <w:szCs w:val="20"/>
        </w:rPr>
        <w:t xml:space="preserve">/ 6 </w:t>
      </w:r>
      <w:r>
        <w:rPr>
          <w:rFonts w:ascii="Arial" w:hAnsi="Arial" w:cs="Arial"/>
          <w:b/>
          <w:sz w:val="20"/>
          <w:szCs w:val="20"/>
        </w:rPr>
        <w:t>=</w:t>
      </w:r>
      <w:r w:rsidR="00D0427D" w:rsidRPr="00D0427D">
        <w:rPr>
          <w:rFonts w:ascii="Arial" w:hAnsi="Arial" w:cs="Arial"/>
          <w:b/>
          <w:sz w:val="20"/>
          <w:szCs w:val="20"/>
        </w:rPr>
        <w:t xml:space="preserve"> </w:t>
      </w:r>
    </w:p>
    <w:tbl>
      <w:tblPr>
        <w:tblW w:w="0" w:type="auto"/>
        <w:tblInd w:w="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5"/>
        <w:gridCol w:w="1098"/>
      </w:tblGrid>
      <w:tr w:rsidR="007B4170" w:rsidRPr="00AE02E5" w14:paraId="7E500C45" w14:textId="77777777" w:rsidTr="00DC5E0C">
        <w:tc>
          <w:tcPr>
            <w:tcW w:w="3885" w:type="dxa"/>
            <w:shd w:val="clear" w:color="auto" w:fill="auto"/>
          </w:tcPr>
          <w:p w14:paraId="492CFAC7" w14:textId="77777777" w:rsidR="007B4170" w:rsidRPr="00AE02E5" w:rsidRDefault="00CE3281" w:rsidP="00A2729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02E5">
              <w:rPr>
                <w:rFonts w:ascii="Arial" w:hAnsi="Arial" w:cs="Arial"/>
                <w:sz w:val="20"/>
                <w:szCs w:val="20"/>
              </w:rPr>
              <w:br/>
            </w:r>
            <w:r w:rsidR="00A27299">
              <w:rPr>
                <w:rFonts w:ascii="Arial" w:hAnsi="Arial" w:cs="Arial"/>
                <w:b/>
                <w:sz w:val="20"/>
                <w:szCs w:val="20"/>
              </w:rPr>
              <w:t xml:space="preserve">Cijfer </w:t>
            </w:r>
            <w:r w:rsidR="00D0427D">
              <w:rPr>
                <w:rFonts w:ascii="Arial" w:hAnsi="Arial" w:cs="Arial"/>
                <w:b/>
                <w:sz w:val="20"/>
                <w:szCs w:val="20"/>
              </w:rPr>
              <w:t xml:space="preserve">uitvoering oefeningen </w:t>
            </w:r>
            <w:r w:rsidRPr="00AE02E5">
              <w:rPr>
                <w:rFonts w:ascii="Arial" w:hAnsi="Arial" w:cs="Arial"/>
                <w:b/>
                <w:sz w:val="20"/>
                <w:szCs w:val="20"/>
              </w:rPr>
              <w:br/>
            </w:r>
          </w:p>
        </w:tc>
        <w:tc>
          <w:tcPr>
            <w:tcW w:w="1098" w:type="dxa"/>
            <w:shd w:val="clear" w:color="auto" w:fill="auto"/>
          </w:tcPr>
          <w:p w14:paraId="5D9D804E" w14:textId="77777777" w:rsidR="007B4170" w:rsidRPr="00AE02E5" w:rsidRDefault="007B4170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FF3AE66" w14:textId="77777777" w:rsidR="00EB6FC9" w:rsidRDefault="00EB6FC9" w:rsidP="00C017DF">
      <w:pPr>
        <w:rPr>
          <w:rFonts w:ascii="Arial" w:hAnsi="Arial" w:cs="Arial"/>
          <w:sz w:val="20"/>
          <w:szCs w:val="20"/>
        </w:rPr>
      </w:pPr>
    </w:p>
    <w:p w14:paraId="2276584C" w14:textId="77777777" w:rsidR="00007C58" w:rsidRPr="00E362E3" w:rsidRDefault="00000000" w:rsidP="00AB006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7BA855C1">
          <v:line id="_x0000_s2071" style="position:absolute;z-index:1" from="-38.25pt,5.1pt" to="519.75pt,5.1pt">
            <v:stroke dashstyle="1 1" endcap="round"/>
          </v:line>
        </w:pict>
      </w:r>
    </w:p>
    <w:p w14:paraId="31261BE6" w14:textId="77777777" w:rsidR="007B4170" w:rsidRDefault="007B4170" w:rsidP="00AB0061">
      <w:pPr>
        <w:rPr>
          <w:rFonts w:ascii="Arial" w:hAnsi="Arial" w:cs="Arial"/>
          <w:b/>
          <w:bCs/>
          <w:sz w:val="20"/>
          <w:szCs w:val="20"/>
        </w:rPr>
      </w:pPr>
    </w:p>
    <w:p w14:paraId="1E091A8D" w14:textId="77777777" w:rsidR="00D0427D" w:rsidRDefault="00D0427D" w:rsidP="00AB0061">
      <w:pPr>
        <w:rPr>
          <w:rFonts w:ascii="Arial" w:hAnsi="Arial" w:cs="Arial"/>
          <w:b/>
          <w:bCs/>
          <w:sz w:val="20"/>
          <w:szCs w:val="20"/>
        </w:rPr>
      </w:pPr>
    </w:p>
    <w:p w14:paraId="5E4C5E73" w14:textId="77777777" w:rsidR="00D0427D" w:rsidRDefault="00D0427D" w:rsidP="00AB0061">
      <w:pPr>
        <w:rPr>
          <w:rFonts w:ascii="Arial" w:hAnsi="Arial" w:cs="Arial"/>
          <w:b/>
          <w:bCs/>
          <w:sz w:val="20"/>
          <w:szCs w:val="20"/>
        </w:rPr>
      </w:pPr>
    </w:p>
    <w:p w14:paraId="32D049B4" w14:textId="77777777" w:rsidR="00227773" w:rsidRPr="00AC5736" w:rsidRDefault="00000000" w:rsidP="00AB0061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03EEC561">
          <v:line id="_x0000_s2073" style="position:absolute;z-index:3" from="87pt,7pt" to="204pt,7pt"/>
        </w:pict>
      </w:r>
      <w:r>
        <w:rPr>
          <w:rFonts w:ascii="Arial" w:hAnsi="Arial" w:cs="Arial"/>
          <w:b/>
          <w:bCs/>
          <w:noProof/>
          <w:sz w:val="20"/>
          <w:szCs w:val="20"/>
        </w:rPr>
        <w:pict w14:anchorId="7A16BBE1">
          <v:line id="_x0000_s2072" style="position:absolute;z-index:2" from="342pt,7pt" to="459pt,7pt"/>
        </w:pict>
      </w:r>
      <w:r w:rsidR="00C017DF" w:rsidRPr="00C017DF">
        <w:rPr>
          <w:rFonts w:ascii="Arial" w:hAnsi="Arial" w:cs="Arial"/>
          <w:b/>
          <w:bCs/>
          <w:sz w:val="20"/>
          <w:szCs w:val="20"/>
        </w:rPr>
        <w:t xml:space="preserve"> Lidnummer Jury</w:t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  <w:t>Handtekening</w:t>
      </w:r>
    </w:p>
    <w:sectPr w:rsidR="00227773" w:rsidRPr="00AC5736" w:rsidSect="0088657A">
      <w:headerReference w:type="default" r:id="rId11"/>
      <w:footerReference w:type="even" r:id="rId12"/>
      <w:footerReference w:type="default" r:id="rId13"/>
      <w:pgSz w:w="11906" w:h="16838"/>
      <w:pgMar w:top="3092" w:right="1418" w:bottom="1134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91F91" w14:textId="77777777" w:rsidR="00B51421" w:rsidRDefault="00B51421">
      <w:r>
        <w:separator/>
      </w:r>
    </w:p>
  </w:endnote>
  <w:endnote w:type="continuationSeparator" w:id="0">
    <w:p w14:paraId="35E6BAF2" w14:textId="77777777" w:rsidR="00B51421" w:rsidRDefault="00B51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FD496" w14:textId="77777777" w:rsidR="0050736E" w:rsidRDefault="0050736E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4C8B435A" w14:textId="77777777" w:rsidR="0050736E" w:rsidRDefault="0050736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AD73A" w14:textId="77777777" w:rsidR="0050736E" w:rsidRPr="00B92AFE" w:rsidRDefault="0050736E">
    <w:pPr>
      <w:pStyle w:val="Voettekst"/>
      <w:framePr w:wrap="around" w:vAnchor="text" w:hAnchor="margin" w:xAlign="center" w:y="1"/>
      <w:rPr>
        <w:rStyle w:val="Paginanummer"/>
        <w:rFonts w:ascii="Arial" w:hAnsi="Arial" w:cs="Arial"/>
        <w:sz w:val="20"/>
        <w:szCs w:val="20"/>
      </w:rPr>
    </w:pPr>
    <w:r w:rsidRPr="00B92AFE">
      <w:rPr>
        <w:rStyle w:val="Paginanummer"/>
        <w:rFonts w:ascii="Arial" w:hAnsi="Arial" w:cs="Arial"/>
        <w:sz w:val="20"/>
        <w:szCs w:val="20"/>
      </w:rPr>
      <w:fldChar w:fldCharType="begin"/>
    </w:r>
    <w:r w:rsidRPr="00B92AFE">
      <w:rPr>
        <w:rStyle w:val="Paginanummer"/>
        <w:rFonts w:ascii="Arial" w:hAnsi="Arial" w:cs="Arial"/>
        <w:sz w:val="20"/>
        <w:szCs w:val="20"/>
      </w:rPr>
      <w:instrText xml:space="preserve">PAGE  </w:instrText>
    </w:r>
    <w:r w:rsidRPr="00B92AFE">
      <w:rPr>
        <w:rStyle w:val="Paginanummer"/>
        <w:rFonts w:ascii="Arial" w:hAnsi="Arial" w:cs="Arial"/>
        <w:sz w:val="20"/>
        <w:szCs w:val="20"/>
      </w:rPr>
      <w:fldChar w:fldCharType="separate"/>
    </w:r>
    <w:r w:rsidR="008A7164">
      <w:rPr>
        <w:rStyle w:val="Paginanummer"/>
        <w:rFonts w:ascii="Arial" w:hAnsi="Arial" w:cs="Arial"/>
        <w:noProof/>
        <w:sz w:val="20"/>
        <w:szCs w:val="20"/>
      </w:rPr>
      <w:t>1</w:t>
    </w:r>
    <w:r w:rsidRPr="00B92AFE">
      <w:rPr>
        <w:rStyle w:val="Paginanummer"/>
        <w:rFonts w:ascii="Arial" w:hAnsi="Arial" w:cs="Arial"/>
        <w:sz w:val="20"/>
        <w:szCs w:val="20"/>
      </w:rPr>
      <w:fldChar w:fldCharType="end"/>
    </w:r>
  </w:p>
  <w:p w14:paraId="607FA47C" w14:textId="77777777" w:rsidR="00AB0061" w:rsidRPr="00C017DF" w:rsidRDefault="00AB0061" w:rsidP="00AB0061">
    <w:pPr>
      <w:ind w:left="360"/>
      <w:rPr>
        <w:rFonts w:ascii="Arial" w:hAnsi="Arial" w:cs="Arial"/>
        <w:sz w:val="20"/>
        <w:szCs w:val="20"/>
      </w:rPr>
    </w:pPr>
    <w:r w:rsidRPr="00C017DF">
      <w:rPr>
        <w:rFonts w:ascii="Arial" w:hAnsi="Arial" w:cs="Arial"/>
        <w:sz w:val="20"/>
        <w:szCs w:val="20"/>
      </w:rPr>
      <w:t>*het lidmaatschapsnummer altijd invullen</w:t>
    </w:r>
  </w:p>
  <w:p w14:paraId="1BD60FC7" w14:textId="5BBD1DC8" w:rsidR="00D00ED8" w:rsidRPr="00AE3503" w:rsidRDefault="00D00ED8" w:rsidP="00AE3503">
    <w:pPr>
      <w:pStyle w:val="Voettekst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202</w:t>
    </w:r>
    <w:r w:rsidR="005534D5">
      <w:rPr>
        <w:rFonts w:ascii="Arial" w:hAnsi="Arial" w:cs="Arial"/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BCF0D" w14:textId="77777777" w:rsidR="00B51421" w:rsidRDefault="00B51421">
      <w:r>
        <w:separator/>
      </w:r>
    </w:p>
  </w:footnote>
  <w:footnote w:type="continuationSeparator" w:id="0">
    <w:p w14:paraId="55F59C3D" w14:textId="77777777" w:rsidR="00B51421" w:rsidRDefault="00B514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DA070" w14:textId="77777777" w:rsidR="0050736E" w:rsidRPr="00D436E8" w:rsidRDefault="0050736E" w:rsidP="00D436E8">
    <w:pPr>
      <w:pStyle w:val="Koptekst"/>
      <w:spacing w:line="276" w:lineRule="auto"/>
      <w:ind w:left="-1134"/>
      <w:rPr>
        <w:rFonts w:ascii="Arial" w:hAnsi="Arial" w:cs="Arial"/>
        <w:sz w:val="20"/>
        <w:szCs w:val="20"/>
      </w:rPr>
    </w:pPr>
  </w:p>
  <w:p w14:paraId="06709A4B" w14:textId="77777777" w:rsidR="0050736E" w:rsidRPr="00D436E8" w:rsidRDefault="00000000" w:rsidP="00D436E8">
    <w:pPr>
      <w:pStyle w:val="Koptekst"/>
      <w:spacing w:line="276" w:lineRule="auto"/>
      <w:ind w:left="-1134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val="nl-NL" w:eastAsia="nl-NL"/>
      </w:rPr>
      <w:pict w14:anchorId="4FFB84FC">
        <v:line id="Rechte verbindingslijn 7" o:spid="_x0000_s1027" style="position:absolute;left:0;text-align:left;z-index:3;visibility:visible;mso-wrap-distance-top:-3e-5mm;mso-wrap-distance-bottom:-3e-5mm;mso-width-relative:margin;mso-height-relative:margin" from="3.9pt,125.55pt" to="488.6pt,1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" strokecolor="#7f7f7f" strokeweight="1.25pt">
          <o:lock v:ext="edit" shapetype="f"/>
        </v:line>
      </w:pict>
    </w:r>
    <w:r>
      <w:rPr>
        <w:rFonts w:ascii="Arial" w:hAnsi="Arial" w:cs="Arial"/>
        <w:noProof/>
        <w:sz w:val="20"/>
        <w:szCs w:val="20"/>
        <w:lang w:val="nl-NL" w:eastAsia="nl-NL"/>
      </w:rPr>
      <w:pict w14:anchorId="7F2992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6" o:spid="_x0000_s1026" type="#_x0000_t75" style="position:absolute;left:0;text-align:left;margin-left:410.65pt;margin-top:10.95pt;width:96.25pt;height:95.45pt;z-index:-2;visibility:visible" wrapcoords="-169 0 -169 21430 21600 21430 21600 0 -169 0">
          <v:imagedata r:id="rId1" o:title=""/>
          <w10:wrap type="tight"/>
        </v:shape>
      </w:pict>
    </w:r>
    <w:r>
      <w:rPr>
        <w:rFonts w:ascii="Arial" w:hAnsi="Arial" w:cs="Arial"/>
        <w:noProof/>
        <w:sz w:val="20"/>
        <w:szCs w:val="20"/>
        <w:lang w:val="en-US"/>
      </w:rPr>
      <w:pict w14:anchorId="78E0B2F4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-18pt;margin-top:44.55pt;width:378pt;height:85.4pt;z-index:1;mso-wrap-edited:f" wrapcoords="0 0 21600 0 21600 21600 0 21600 0 0" filled="f" stroked="f">
          <v:fill o:detectmouseclick="t"/>
          <v:textbox style="mso-next-textbox:#_x0000_s1025" inset=",7.2pt,,7.2pt">
            <w:txbxContent>
              <w:p w14:paraId="5F3E2B42" w14:textId="77777777" w:rsidR="00FE6D5E" w:rsidRPr="00D7052B" w:rsidRDefault="00FE6D5E" w:rsidP="00FE6D5E">
                <w:pPr>
                  <w:pStyle w:val="Titel"/>
                  <w:jc w:val="both"/>
                  <w:rPr>
                    <w:rFonts w:ascii="Arial" w:hAnsi="Arial" w:cs="Arial"/>
                    <w:sz w:val="28"/>
                    <w:szCs w:val="28"/>
                    <w:lang w:val="nl-NL"/>
                  </w:rPr>
                </w:pPr>
                <w:r w:rsidRPr="00FE6D5E">
                  <w:rPr>
                    <w:rFonts w:ascii="Arial" w:hAnsi="Arial" w:cs="Arial"/>
                    <w:sz w:val="28"/>
                    <w:szCs w:val="28"/>
                  </w:rPr>
                  <w:t>Beoordelings</w:t>
                </w:r>
                <w:r w:rsidR="00EE4E8A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protocol</w:t>
                </w:r>
                <w:r w:rsidR="00BC4F8C">
                  <w:rPr>
                    <w:rFonts w:ascii="Arial" w:hAnsi="Arial" w:cs="Arial"/>
                    <w:sz w:val="28"/>
                    <w:szCs w:val="28"/>
                  </w:rPr>
                  <w:t xml:space="preserve"> </w:t>
                </w:r>
                <w:r w:rsidR="00853B73">
                  <w:rPr>
                    <w:rFonts w:ascii="Arial" w:hAnsi="Arial" w:cs="Arial"/>
                    <w:sz w:val="28"/>
                    <w:szCs w:val="28"/>
                    <w:lang w:val="nl-NL"/>
                  </w:rPr>
                  <w:t xml:space="preserve">Technische Test </w:t>
                </w:r>
                <w:r w:rsidR="0088657A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- Uitvoering</w:t>
                </w:r>
              </w:p>
              <w:p w14:paraId="6F0E5D1D" w14:textId="77777777" w:rsidR="00921A96" w:rsidRDefault="00921A96" w:rsidP="00EA7502">
                <w:pPr>
                  <w:rPr>
                    <w:rFonts w:ascii="Arial" w:hAnsi="Arial" w:cs="Arial"/>
                    <w:b/>
                    <w:sz w:val="28"/>
                    <w:szCs w:val="28"/>
                  </w:rPr>
                </w:pPr>
              </w:p>
              <w:p w14:paraId="15170F15" w14:textId="77777777" w:rsidR="00D02BAE" w:rsidRPr="00D02BAE" w:rsidRDefault="00D02BAE" w:rsidP="00EA7502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 w:rsidRPr="00D02BAE">
                  <w:rPr>
                    <w:rFonts w:ascii="Arial" w:hAnsi="Arial" w:cs="Arial"/>
                    <w:b/>
                    <w:sz w:val="22"/>
                    <w:szCs w:val="22"/>
                  </w:rPr>
                  <w:t>Solo klasse ZZ</w:t>
                </w:r>
              </w:p>
              <w:p w14:paraId="30AA61AF" w14:textId="77777777" w:rsidR="00EA7502" w:rsidRPr="00D7052B" w:rsidRDefault="00615814" w:rsidP="00EA7502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br/>
                </w:r>
              </w:p>
            </w:txbxContent>
          </v:textbox>
          <w10:wrap type="through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0F470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A852F682"/>
    <w:lvl w:ilvl="0">
      <w:numFmt w:val="decimal"/>
      <w:lvlText w:val="*"/>
      <w:lvlJc w:val="left"/>
    </w:lvl>
  </w:abstractNum>
  <w:abstractNum w:abstractNumId="2" w15:restartNumberingAfterBreak="0">
    <w:nsid w:val="0CAE1894"/>
    <w:multiLevelType w:val="hybridMultilevel"/>
    <w:tmpl w:val="3C12DCF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C13E1"/>
    <w:multiLevelType w:val="hybridMultilevel"/>
    <w:tmpl w:val="87684A2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9515CA"/>
    <w:multiLevelType w:val="hybridMultilevel"/>
    <w:tmpl w:val="4C9EA4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2E62D6"/>
    <w:multiLevelType w:val="hybridMultilevel"/>
    <w:tmpl w:val="D766213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E265A"/>
    <w:multiLevelType w:val="hybridMultilevel"/>
    <w:tmpl w:val="29E454B6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B2801"/>
    <w:multiLevelType w:val="hybridMultilevel"/>
    <w:tmpl w:val="C0A06346"/>
    <w:lvl w:ilvl="0" w:tplc="BBC62812">
      <w:start w:val="2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765B0"/>
    <w:multiLevelType w:val="singleLevel"/>
    <w:tmpl w:val="01407226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8A74DB3"/>
    <w:multiLevelType w:val="hybridMultilevel"/>
    <w:tmpl w:val="3648CA6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BA5C19"/>
    <w:multiLevelType w:val="hybridMultilevel"/>
    <w:tmpl w:val="E568517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14937"/>
    <w:multiLevelType w:val="hybridMultilevel"/>
    <w:tmpl w:val="018CB7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EF3174E"/>
    <w:multiLevelType w:val="hybridMultilevel"/>
    <w:tmpl w:val="640ED1A8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8F7705"/>
    <w:multiLevelType w:val="hybridMultilevel"/>
    <w:tmpl w:val="9D8A35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04628082">
    <w:abstractNumId w:val="2"/>
  </w:num>
  <w:num w:numId="2" w16cid:durableId="1978491062">
    <w:abstractNumId w:val="9"/>
  </w:num>
  <w:num w:numId="3" w16cid:durableId="1800297943">
    <w:abstractNumId w:val="3"/>
  </w:num>
  <w:num w:numId="4" w16cid:durableId="1107190826">
    <w:abstractNumId w:val="13"/>
  </w:num>
  <w:num w:numId="5" w16cid:durableId="1537887435">
    <w:abstractNumId w:val="11"/>
  </w:num>
  <w:num w:numId="6" w16cid:durableId="1063140567">
    <w:abstractNumId w:val="10"/>
  </w:num>
  <w:num w:numId="7" w16cid:durableId="1072695478">
    <w:abstractNumId w:val="5"/>
  </w:num>
  <w:num w:numId="8" w16cid:durableId="1828591816">
    <w:abstractNumId w:val="4"/>
  </w:num>
  <w:num w:numId="9" w16cid:durableId="1775055942">
    <w:abstractNumId w:val="12"/>
  </w:num>
  <w:num w:numId="10" w16cid:durableId="492261766">
    <w:abstractNumId w:val="6"/>
  </w:num>
  <w:num w:numId="11" w16cid:durableId="91739963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 w16cid:durableId="149714199">
    <w:abstractNumId w:val="8"/>
  </w:num>
  <w:num w:numId="13" w16cid:durableId="1191649603">
    <w:abstractNumId w:val="0"/>
  </w:num>
  <w:num w:numId="14" w16cid:durableId="13564687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NotTrackMoves/>
  <w:documentProtection w:edit="forms" w:enforcement="1" w:cryptProviderType="rsaAES" w:cryptAlgorithmClass="hash" w:cryptAlgorithmType="typeAny" w:cryptAlgorithmSid="14" w:cryptSpinCount="100000" w:hash="xc+JK7JWjuxWWVSa2O/Z+71jXXpyHMPgi7NKyotacLKp43E/Zn9gMRNmaRpSl5wlr3KMlY8BdWs5EZMWHTMCbw==" w:salt="iPBJrc58TRy1HS3WaPo9oQ=="/>
  <w:defaultTabStop w:val="708"/>
  <w:hyphenationZone w:val="425"/>
  <w:noPunctuationKerning/>
  <w:characterSpacingControl w:val="doNotCompress"/>
  <w:hdrShapeDefaults>
    <o:shapedefaults v:ext="edit" spidmax="2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7773"/>
    <w:rsid w:val="00007C58"/>
    <w:rsid w:val="00024923"/>
    <w:rsid w:val="00034ADF"/>
    <w:rsid w:val="000B4204"/>
    <w:rsid w:val="000C51B1"/>
    <w:rsid w:val="000E6DE8"/>
    <w:rsid w:val="000E7734"/>
    <w:rsid w:val="00124764"/>
    <w:rsid w:val="001444E5"/>
    <w:rsid w:val="0018201D"/>
    <w:rsid w:val="00196B8F"/>
    <w:rsid w:val="001A5483"/>
    <w:rsid w:val="001C46B3"/>
    <w:rsid w:val="00210F01"/>
    <w:rsid w:val="00227773"/>
    <w:rsid w:val="00244AAB"/>
    <w:rsid w:val="0025279C"/>
    <w:rsid w:val="00254188"/>
    <w:rsid w:val="00255C21"/>
    <w:rsid w:val="00261787"/>
    <w:rsid w:val="002715D6"/>
    <w:rsid w:val="002E2D4B"/>
    <w:rsid w:val="00334C4C"/>
    <w:rsid w:val="00347475"/>
    <w:rsid w:val="00365959"/>
    <w:rsid w:val="00373F1F"/>
    <w:rsid w:val="003747C1"/>
    <w:rsid w:val="00390684"/>
    <w:rsid w:val="003943FF"/>
    <w:rsid w:val="00395EFA"/>
    <w:rsid w:val="003E3299"/>
    <w:rsid w:val="00403C13"/>
    <w:rsid w:val="00432544"/>
    <w:rsid w:val="00482264"/>
    <w:rsid w:val="00487D43"/>
    <w:rsid w:val="004B4064"/>
    <w:rsid w:val="0050736E"/>
    <w:rsid w:val="005441DD"/>
    <w:rsid w:val="005441FA"/>
    <w:rsid w:val="0054511E"/>
    <w:rsid w:val="00546210"/>
    <w:rsid w:val="00552550"/>
    <w:rsid w:val="005534D5"/>
    <w:rsid w:val="005538BF"/>
    <w:rsid w:val="00580B78"/>
    <w:rsid w:val="005C1E53"/>
    <w:rsid w:val="00615814"/>
    <w:rsid w:val="00632FD1"/>
    <w:rsid w:val="006B7AE8"/>
    <w:rsid w:val="006C07D3"/>
    <w:rsid w:val="006C2DFD"/>
    <w:rsid w:val="006D6741"/>
    <w:rsid w:val="006E36AA"/>
    <w:rsid w:val="006E5826"/>
    <w:rsid w:val="00717D6B"/>
    <w:rsid w:val="007347AA"/>
    <w:rsid w:val="00744A50"/>
    <w:rsid w:val="00750623"/>
    <w:rsid w:val="007710AD"/>
    <w:rsid w:val="00786B44"/>
    <w:rsid w:val="00787812"/>
    <w:rsid w:val="007A1C1C"/>
    <w:rsid w:val="007B4170"/>
    <w:rsid w:val="007C6FFF"/>
    <w:rsid w:val="00823A72"/>
    <w:rsid w:val="00837B03"/>
    <w:rsid w:val="008452D9"/>
    <w:rsid w:val="00853B73"/>
    <w:rsid w:val="0086631C"/>
    <w:rsid w:val="00880AA9"/>
    <w:rsid w:val="00881EF6"/>
    <w:rsid w:val="008826C9"/>
    <w:rsid w:val="00884868"/>
    <w:rsid w:val="0088657A"/>
    <w:rsid w:val="008A7164"/>
    <w:rsid w:val="008D0AEE"/>
    <w:rsid w:val="008E3ACA"/>
    <w:rsid w:val="0090196A"/>
    <w:rsid w:val="00921A96"/>
    <w:rsid w:val="009A0B8C"/>
    <w:rsid w:val="009A7518"/>
    <w:rsid w:val="009D7208"/>
    <w:rsid w:val="00A00732"/>
    <w:rsid w:val="00A27299"/>
    <w:rsid w:val="00A30C1B"/>
    <w:rsid w:val="00A33E3E"/>
    <w:rsid w:val="00A81890"/>
    <w:rsid w:val="00AA68B4"/>
    <w:rsid w:val="00AB0061"/>
    <w:rsid w:val="00AB3BC5"/>
    <w:rsid w:val="00AC3BFC"/>
    <w:rsid w:val="00AC5736"/>
    <w:rsid w:val="00AE02E5"/>
    <w:rsid w:val="00AE3503"/>
    <w:rsid w:val="00AF638E"/>
    <w:rsid w:val="00B03A1C"/>
    <w:rsid w:val="00B40CDD"/>
    <w:rsid w:val="00B51421"/>
    <w:rsid w:val="00B92AFE"/>
    <w:rsid w:val="00BB71B8"/>
    <w:rsid w:val="00BC4F8C"/>
    <w:rsid w:val="00BF1144"/>
    <w:rsid w:val="00C017DF"/>
    <w:rsid w:val="00C33A0E"/>
    <w:rsid w:val="00C35079"/>
    <w:rsid w:val="00C37E43"/>
    <w:rsid w:val="00C5793A"/>
    <w:rsid w:val="00CB435A"/>
    <w:rsid w:val="00CE167D"/>
    <w:rsid w:val="00CE3281"/>
    <w:rsid w:val="00CF5B5D"/>
    <w:rsid w:val="00D00ED8"/>
    <w:rsid w:val="00D02BAE"/>
    <w:rsid w:val="00D0427D"/>
    <w:rsid w:val="00D277FB"/>
    <w:rsid w:val="00D436E8"/>
    <w:rsid w:val="00D616A0"/>
    <w:rsid w:val="00D7052B"/>
    <w:rsid w:val="00D924C1"/>
    <w:rsid w:val="00DA5D3F"/>
    <w:rsid w:val="00DB7EF0"/>
    <w:rsid w:val="00DC5E0C"/>
    <w:rsid w:val="00DF4617"/>
    <w:rsid w:val="00E220F9"/>
    <w:rsid w:val="00E33DD6"/>
    <w:rsid w:val="00E362E3"/>
    <w:rsid w:val="00E629A9"/>
    <w:rsid w:val="00E80E79"/>
    <w:rsid w:val="00EA7502"/>
    <w:rsid w:val="00EB6FC9"/>
    <w:rsid w:val="00EE4E8A"/>
    <w:rsid w:val="00EF34E6"/>
    <w:rsid w:val="00EF3F22"/>
    <w:rsid w:val="00F26A9E"/>
    <w:rsid w:val="00F804C1"/>
    <w:rsid w:val="00FE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74"/>
    <o:shapelayout v:ext="edit">
      <o:idmap v:ext="edit" data="2"/>
    </o:shapelayout>
  </w:shapeDefaults>
  <w:decimalSymbol w:val=","/>
  <w:listSeparator w:val=";"/>
  <w14:docId w14:val="6DCD9802"/>
  <w15:chartTrackingRefBased/>
  <w15:docId w15:val="{64FC1813-CD64-40E6-A5EC-6AC23C742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C4F8C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pPr>
      <w:keepNext/>
      <w:ind w:firstLine="708"/>
      <w:outlineLvl w:val="0"/>
    </w:pPr>
    <w:rPr>
      <w:i/>
      <w:iCs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pPr>
      <w:keepNext/>
      <w:outlineLvl w:val="1"/>
    </w:pPr>
    <w:rPr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pPr>
      <w:keepNext/>
      <w:outlineLvl w:val="2"/>
    </w:pPr>
    <w:rPr>
      <w:rFonts w:ascii="Verdana" w:hAnsi="Verdana"/>
      <w:b/>
      <w:bCs/>
      <w:sz w:val="20"/>
      <w:lang w:val="x-none" w:eastAsia="x-none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Verdana" w:hAnsi="Verdana"/>
      <w:b/>
      <w:bCs/>
      <w:sz w:val="18"/>
    </w:rPr>
  </w:style>
  <w:style w:type="paragraph" w:styleId="Kop5">
    <w:name w:val="heading 5"/>
    <w:basedOn w:val="Standaard"/>
    <w:next w:val="Standaard"/>
    <w:link w:val="Kop5Char"/>
    <w:qFormat/>
    <w:pPr>
      <w:keepNext/>
      <w:outlineLvl w:val="4"/>
    </w:pPr>
    <w:rPr>
      <w:rFonts w:ascii="Verdana" w:hAnsi="Verdana"/>
      <w:bCs/>
      <w:sz w:val="18"/>
      <w:u w:val="single"/>
      <w:lang w:val="x-none" w:eastAsia="x-none"/>
    </w:rPr>
  </w:style>
  <w:style w:type="paragraph" w:styleId="Kop6">
    <w:name w:val="heading 6"/>
    <w:basedOn w:val="Standaard"/>
    <w:next w:val="Standaard"/>
    <w:link w:val="Kop6Char"/>
    <w:qFormat/>
    <w:pPr>
      <w:keepNext/>
      <w:shd w:val="clear" w:color="FFFFFF" w:fill="auto"/>
      <w:outlineLvl w:val="5"/>
    </w:pPr>
    <w:rPr>
      <w:rFonts w:ascii="Verdana" w:hAnsi="Verdana"/>
      <w:b/>
      <w:bCs/>
      <w:lang w:val="x-none" w:eastAsia="x-none"/>
    </w:rPr>
  </w:style>
  <w:style w:type="paragraph" w:styleId="Kop7">
    <w:name w:val="heading 7"/>
    <w:basedOn w:val="Standaard"/>
    <w:next w:val="Standaard"/>
    <w:qFormat/>
    <w:pPr>
      <w:keepNext/>
      <w:shd w:val="clear" w:color="FFFFFF" w:fill="auto"/>
      <w:outlineLvl w:val="6"/>
    </w:pPr>
    <w:rPr>
      <w:rFonts w:ascii="Verdana" w:hAnsi="Verdana"/>
      <w:noProof/>
      <w:sz w:val="44"/>
    </w:rPr>
  </w:style>
  <w:style w:type="paragraph" w:styleId="Kop8">
    <w:name w:val="heading 8"/>
    <w:basedOn w:val="Standaard"/>
    <w:next w:val="Standaard"/>
    <w:qFormat/>
    <w:pPr>
      <w:keepNext/>
      <w:shd w:val="clear" w:color="FFFFFF" w:fill="auto"/>
      <w:outlineLvl w:val="7"/>
    </w:pPr>
    <w:rPr>
      <w:rFonts w:ascii="Verdana" w:hAnsi="Verdana"/>
      <w:sz w:val="40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Verdana" w:hAnsi="Verdana"/>
      <w:b/>
      <w:bCs/>
      <w:i/>
      <w:i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framePr w:w="5103" w:wrap="around" w:vAnchor="page" w:hAnchor="page" w:x="1362" w:y="568"/>
      <w:shd w:val="clear" w:color="FFFFFF" w:fill="auto"/>
    </w:pPr>
    <w:rPr>
      <w:rFonts w:ascii="Verdana" w:hAnsi="Verdana" w:cs="Arial"/>
      <w:noProof/>
      <w:sz w:val="48"/>
    </w:rPr>
  </w:style>
  <w:style w:type="paragraph" w:styleId="Plattetekst">
    <w:name w:val="Body Text"/>
    <w:basedOn w:val="Standaard"/>
    <w:semiHidden/>
    <w:rPr>
      <w:rFonts w:ascii="Verdana" w:hAnsi="Verdana"/>
      <w:sz w:val="20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3">
    <w:name w:val="Body Text 3"/>
    <w:basedOn w:val="Standaard"/>
    <w:semiHidden/>
    <w:pPr>
      <w:shd w:val="clear" w:color="FFFFFF" w:fill="auto"/>
    </w:pPr>
    <w:rPr>
      <w:rFonts w:ascii="Verdana" w:hAnsi="Verdana"/>
      <w:b/>
      <w:bCs/>
      <w:i/>
      <w:iCs/>
      <w:sz w:val="20"/>
    </w:rPr>
  </w:style>
  <w:style w:type="character" w:styleId="Hyperlink">
    <w:name w:val="Hyperlink"/>
    <w:semiHidden/>
    <w:rPr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80E79"/>
    <w:pPr>
      <w:spacing w:after="120"/>
      <w:ind w:left="283"/>
    </w:pPr>
    <w:rPr>
      <w:lang w:val="x-none" w:eastAsia="x-none"/>
    </w:rPr>
  </w:style>
  <w:style w:type="character" w:customStyle="1" w:styleId="PlattetekstinspringenChar">
    <w:name w:val="Platte tekst inspringen Char"/>
    <w:link w:val="Plattetekstinspringen"/>
    <w:uiPriority w:val="99"/>
    <w:semiHidden/>
    <w:rsid w:val="00E80E79"/>
    <w:rPr>
      <w:sz w:val="24"/>
      <w:szCs w:val="24"/>
    </w:rPr>
  </w:style>
  <w:style w:type="paragraph" w:customStyle="1" w:styleId="Default">
    <w:name w:val="Default"/>
    <w:rsid w:val="00E80E7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Zwaar">
    <w:name w:val="Strong"/>
    <w:uiPriority w:val="22"/>
    <w:qFormat/>
    <w:rsid w:val="00482264"/>
    <w:rPr>
      <w:b/>
      <w:bCs/>
    </w:rPr>
  </w:style>
  <w:style w:type="character" w:styleId="Nadruk">
    <w:name w:val="Emphasis"/>
    <w:uiPriority w:val="20"/>
    <w:qFormat/>
    <w:rsid w:val="00482264"/>
    <w:rPr>
      <w:i/>
      <w:iCs/>
    </w:rPr>
  </w:style>
  <w:style w:type="character" w:customStyle="1" w:styleId="apple-style-span">
    <w:name w:val="apple-style-span"/>
    <w:basedOn w:val="Standaardalinea-lettertype"/>
    <w:rsid w:val="00482264"/>
  </w:style>
  <w:style w:type="paragraph" w:styleId="Koptekst">
    <w:name w:val="header"/>
    <w:basedOn w:val="Standaard"/>
    <w:link w:val="KoptekstChar"/>
    <w:uiPriority w:val="99"/>
    <w:unhideWhenUsed/>
    <w:rsid w:val="00A0073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tekstChar">
    <w:name w:val="Koptekst Char"/>
    <w:link w:val="Koptekst"/>
    <w:uiPriority w:val="99"/>
    <w:rsid w:val="00A00732"/>
    <w:rPr>
      <w:sz w:val="24"/>
      <w:szCs w:val="24"/>
    </w:rPr>
  </w:style>
  <w:style w:type="character" w:customStyle="1" w:styleId="Kop1Char">
    <w:name w:val="Kop 1 Char"/>
    <w:link w:val="Kop1"/>
    <w:rsid w:val="00FE6D5E"/>
    <w:rPr>
      <w:i/>
      <w:iCs/>
      <w:sz w:val="24"/>
      <w:szCs w:val="24"/>
    </w:rPr>
  </w:style>
  <w:style w:type="character" w:customStyle="1" w:styleId="Kop2Char">
    <w:name w:val="Kop 2 Char"/>
    <w:link w:val="Kop2"/>
    <w:rsid w:val="00FE6D5E"/>
    <w:rPr>
      <w:sz w:val="24"/>
      <w:szCs w:val="24"/>
    </w:rPr>
  </w:style>
  <w:style w:type="character" w:customStyle="1" w:styleId="Kop3Char">
    <w:name w:val="Kop 3 Char"/>
    <w:link w:val="Kop3"/>
    <w:rsid w:val="00FE6D5E"/>
    <w:rPr>
      <w:rFonts w:ascii="Verdana" w:hAnsi="Verdana"/>
      <w:b/>
      <w:bCs/>
      <w:szCs w:val="24"/>
    </w:rPr>
  </w:style>
  <w:style w:type="character" w:customStyle="1" w:styleId="Kop5Char">
    <w:name w:val="Kop 5 Char"/>
    <w:link w:val="Kop5"/>
    <w:rsid w:val="00FE6D5E"/>
    <w:rPr>
      <w:rFonts w:ascii="Verdana" w:hAnsi="Verdana" w:cs="Arial"/>
      <w:bCs/>
      <w:sz w:val="18"/>
      <w:szCs w:val="24"/>
      <w:u w:val="single"/>
    </w:rPr>
  </w:style>
  <w:style w:type="character" w:customStyle="1" w:styleId="Kop6Char">
    <w:name w:val="Kop 6 Char"/>
    <w:link w:val="Kop6"/>
    <w:rsid w:val="00FE6D5E"/>
    <w:rPr>
      <w:rFonts w:ascii="Verdana" w:hAnsi="Verdana"/>
      <w:b/>
      <w:bCs/>
      <w:sz w:val="24"/>
      <w:szCs w:val="24"/>
      <w:shd w:val="clear" w:color="FFFFFF" w:fill="auto"/>
    </w:rPr>
  </w:style>
  <w:style w:type="paragraph" w:styleId="Titel">
    <w:name w:val="Title"/>
    <w:basedOn w:val="Standaard"/>
    <w:link w:val="TitelChar"/>
    <w:qFormat/>
    <w:rsid w:val="00FE6D5E"/>
    <w:pPr>
      <w:jc w:val="center"/>
    </w:pPr>
    <w:rPr>
      <w:rFonts w:ascii="Verdana" w:hAnsi="Verdana"/>
      <w:b/>
      <w:bCs/>
      <w:lang w:val="x-none"/>
    </w:rPr>
  </w:style>
  <w:style w:type="character" w:customStyle="1" w:styleId="TitelChar">
    <w:name w:val="Titel Char"/>
    <w:link w:val="Titel"/>
    <w:rsid w:val="00FE6D5E"/>
    <w:rPr>
      <w:rFonts w:ascii="Verdana" w:hAnsi="Verdana"/>
      <w:b/>
      <w:bCs/>
      <w:sz w:val="24"/>
      <w:szCs w:val="24"/>
      <w:lang w:val="x-none"/>
    </w:rPr>
  </w:style>
  <w:style w:type="table" w:styleId="Tabelraster">
    <w:name w:val="Table Grid"/>
    <w:basedOn w:val="Standaardtabel"/>
    <w:uiPriority w:val="59"/>
    <w:rsid w:val="00615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BVKop2">
    <w:name w:val="HBV Kop 2"/>
    <w:basedOn w:val="Standaard"/>
    <w:qFormat/>
    <w:rsid w:val="00EB6FC9"/>
    <w:rPr>
      <w:rFonts w:ascii="Verdana" w:eastAsia="Calibri" w:hAnsi="Verdana"/>
      <w:b/>
      <w:sz w:val="2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xArchief\Communicatie\Huisstijl\Nieuwe%20Huisstijl\Formats%20en%20sjablonen\KNHS-download-sjabloon%20zwart%20wit.dot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f54076-5645-4b12-91ec-c3d4a8cb9c6b">
      <Terms xmlns="http://schemas.microsoft.com/office/infopath/2007/PartnerControls"/>
    </lcf76f155ced4ddcb4097134ff3c332f>
    <TaxCatchAll xmlns="a811006f-1c16-41b7-b921-4a643f9d9ecc" xsi:nil="true"/>
    <MediaLengthInSeconds xmlns="e7f54076-5645-4b12-91ec-c3d4a8cb9c6b" xsi:nil="true"/>
    <SharedWithUsers xmlns="a811006f-1c16-41b7-b921-4a643f9d9ecc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86A01108D374D9C638ECAF15CC501" ma:contentTypeVersion="18" ma:contentTypeDescription="Een nieuw document maken." ma:contentTypeScope="" ma:versionID="21243fce5f8fc5c61a1cbb2ace2d24e8">
  <xsd:schema xmlns:xsd="http://www.w3.org/2001/XMLSchema" xmlns:xs="http://www.w3.org/2001/XMLSchema" xmlns:p="http://schemas.microsoft.com/office/2006/metadata/properties" xmlns:ns2="e7f54076-5645-4b12-91ec-c3d4a8cb9c6b" xmlns:ns3="a811006f-1c16-41b7-b921-4a643f9d9ecc" targetNamespace="http://schemas.microsoft.com/office/2006/metadata/properties" ma:root="true" ma:fieldsID="b4478f5e4c668915880156a0f2e80463" ns2:_="" ns3:_="">
    <xsd:import namespace="e7f54076-5645-4b12-91ec-c3d4a8cb9c6b"/>
    <xsd:import namespace="a811006f-1c16-41b7-b921-4a643f9d9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54076-5645-4b12-91ec-c3d4a8cb9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d77c66a2-1fd6-47a7-b8eb-c7bfc0e142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1006f-1c16-41b7-b921-4a643f9d9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055e2-7c1b-4db4-bea0-75341c57597f}" ma:internalName="TaxCatchAll" ma:showField="CatchAllData" ma:web="a811006f-1c16-41b7-b921-4a643f9d9e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AE967B-24CF-48A8-9F83-4F0FD31E25EF}">
  <ds:schemaRefs>
    <ds:schemaRef ds:uri="http://schemas.microsoft.com/office/2006/metadata/properties"/>
    <ds:schemaRef ds:uri="http://schemas.microsoft.com/office/infopath/2007/PartnerControls"/>
    <ds:schemaRef ds:uri="e7f54076-5645-4b12-91ec-c3d4a8cb9c6b"/>
    <ds:schemaRef ds:uri="a811006f-1c16-41b7-b921-4a643f9d9ecc"/>
  </ds:schemaRefs>
</ds:datastoreItem>
</file>

<file path=customXml/itemProps2.xml><?xml version="1.0" encoding="utf-8"?>
<ds:datastoreItem xmlns:ds="http://schemas.openxmlformats.org/officeDocument/2006/customXml" ds:itemID="{AA1138EA-49AD-43C0-9330-C97D387361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F2D6E4-2A04-4100-AA3E-7C383FFD303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19EB0CD-1DE6-4E65-B237-444B806B7B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f54076-5645-4b12-91ec-c3d4a8cb9c6b"/>
    <ds:schemaRef ds:uri="a811006f-1c16-41b7-b921-4a643f9d9e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KNHS-download-sjabloon zwart wit</Template>
  <TotalTime>9</TotalTime>
  <Pages>1</Pages>
  <Words>164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Project Vernieuwing Handboek Aanleg Ruiter- en Menpaden</vt:lpstr>
    </vt:vector>
  </TitlesOfParts>
  <Company>KNHS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protocol-technische-test-uitvoering</dc:title>
  <dc:subject/>
  <dc:creator>fortgensi</dc:creator>
  <cp:keywords/>
  <cp:lastModifiedBy>Cindy Heijligers | KNHS</cp:lastModifiedBy>
  <cp:revision>10</cp:revision>
  <cp:lastPrinted>2012-11-20T13:45:00Z</cp:lastPrinted>
  <dcterms:created xsi:type="dcterms:W3CDTF">2024-02-26T13:39:00Z</dcterms:created>
  <dcterms:modified xsi:type="dcterms:W3CDTF">2025-03-12T13:50:00Z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xd_ProgID">
    <vt:lpwstr/>
  </property>
  <property fmtid="{D5CDD505-2E9C-101B-9397-08002B2CF9AE}" pid="4" name="ContentTypeId">
    <vt:lpwstr>0x010100F9386A01108D374D9C638ECAF15CC501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